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874"/>
        <w:gridCol w:w="1603"/>
        <w:gridCol w:w="1005"/>
        <w:gridCol w:w="1541"/>
        <w:gridCol w:w="227"/>
        <w:gridCol w:w="1768"/>
        <w:gridCol w:w="1768"/>
        <w:gridCol w:w="64"/>
      </w:tblGrid>
      <w:tr w:rsidR="00B526BE" w:rsidTr="0058721E">
        <w:trPr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>
            <w:r>
              <w:t>Приложение 5</w:t>
            </w:r>
          </w:p>
        </w:tc>
      </w:tr>
      <w:tr w:rsidR="00B526BE" w:rsidTr="0058721E">
        <w:trPr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526BE" w:rsidTr="0058721E">
        <w:trPr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58721E">
            <w:r>
              <w:t xml:space="preserve">от </w:t>
            </w:r>
            <w:r w:rsidR="0058721E">
              <w:t>11 августа 2023 года</w:t>
            </w:r>
            <w:r>
              <w:t xml:space="preserve"> № </w:t>
            </w:r>
            <w:r w:rsidR="0058721E">
              <w:t>38-394</w:t>
            </w:r>
          </w:p>
        </w:tc>
      </w:tr>
      <w:tr w:rsidR="00B526BE" w:rsidTr="0058721E">
        <w:trPr>
          <w:gridAfter w:val="1"/>
          <w:wAfter w:w="64" w:type="dxa"/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r>
              <w:t xml:space="preserve"> 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r>
              <w:t xml:space="preserve">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</w:tr>
      <w:tr w:rsidR="00B526BE" w:rsidTr="0058721E">
        <w:trPr>
          <w:gridAfter w:val="1"/>
          <w:wAfter w:w="6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2023 год и на плановый период 2024 и 2025 годов</w:t>
            </w:r>
          </w:p>
        </w:tc>
      </w:tr>
      <w:tr w:rsidR="00B526BE" w:rsidTr="0058721E">
        <w:trPr>
          <w:gridAfter w:val="1"/>
          <w:wAfter w:w="64" w:type="dxa"/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  <w:rPr>
                <w:sz w:val="28"/>
                <w:szCs w:val="28"/>
              </w:rPr>
            </w:pPr>
          </w:p>
        </w:tc>
      </w:tr>
      <w:tr w:rsidR="00B526BE" w:rsidTr="0058721E">
        <w:trPr>
          <w:gridAfter w:val="1"/>
          <w:wAfter w:w="64" w:type="dxa"/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rPr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rPr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rPr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тыс. руб.</w:t>
            </w:r>
          </w:p>
        </w:tc>
      </w:tr>
      <w:tr w:rsidR="00B526BE" w:rsidTr="0058721E">
        <w:trPr>
          <w:gridAfter w:val="1"/>
          <w:wAfter w:w="64" w:type="dxa"/>
          <w:cantSplit/>
          <w:trHeight w:val="285"/>
        </w:trPr>
        <w:tc>
          <w:tcPr>
            <w:tcW w:w="6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Наименование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ЦСР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ВР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2023 год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2024 год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2025 год</w:t>
            </w:r>
          </w:p>
        </w:tc>
      </w:tr>
      <w:tr w:rsidR="00B526BE" w:rsidTr="0058721E">
        <w:trPr>
          <w:gridAfter w:val="1"/>
          <w:wAfter w:w="64" w:type="dxa"/>
          <w:cantSplit/>
          <w:trHeight w:val="285"/>
        </w:trPr>
        <w:tc>
          <w:tcPr>
            <w:tcW w:w="687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/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/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/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6BE" w:rsidRDefault="00B526BE" w:rsidP="00212AD4"/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/>
        </w:tc>
        <w:tc>
          <w:tcPr>
            <w:tcW w:w="176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/>
        </w:tc>
      </w:tr>
    </w:tbl>
    <w:p w:rsidR="00B526BE" w:rsidRPr="00B526BE" w:rsidRDefault="00B526B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4"/>
        <w:gridCol w:w="1603"/>
        <w:gridCol w:w="1005"/>
        <w:gridCol w:w="1768"/>
        <w:gridCol w:w="1768"/>
        <w:gridCol w:w="1768"/>
      </w:tblGrid>
      <w:tr w:rsidR="00B526BE" w:rsidTr="00B526BE">
        <w:trPr>
          <w:cantSplit/>
          <w:tblHeader/>
        </w:trPr>
        <w:tc>
          <w:tcPr>
            <w:tcW w:w="6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2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3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4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5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pPr>
              <w:jc w:val="center"/>
            </w:pPr>
            <w:r>
              <w:t>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0100000000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1 468 041,8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919 016,9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915 428,2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694 016,3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474 656,4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474 656,4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640 890,6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472 741,4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472 741,4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465 485,5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472 741,4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472 741,4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465 485,5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472 741,4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472 741,4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154 117,9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154 117,9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9 687,0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9 687,0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11 600,2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11 600,2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3 954,1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3 754,1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3 754,1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011027999У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011027999У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1 915,0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1 915,0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1 915,0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1 915,0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011A100000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46 797,6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011A155195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011A155195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011A1П5195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9 497,6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011A1П5195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9 497,6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«Система муниципальных учреждений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761 525,4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431 357,7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427 769,0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21 156,2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14 143,0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14 143,0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13 844,7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14 143,0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14 143,0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13 844,7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14 143,0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14 143,0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6 799,7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6 799,7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213 110,5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123 954,9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123 954,9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134 585,6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123 954,9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123 954,9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134 585,6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123 954,9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123 954,9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0120272500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73 028,1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0120272500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73 028,1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01202S2500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5 496,8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01202S2500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5 496,8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54 202,5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32 972,0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32 972,0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32 210,8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32 972,0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32 972,0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32 210,8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32 972,0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32 972,0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0120372500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20 452,3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0120372500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20 452,3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01203S2500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1 539,4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01203S2500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1 539,4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392 945,8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256 482,5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256 602,5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269 886,6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256 482,5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256 602,5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269 886,6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256 482,5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256 602,5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0120472500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114 445,1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0120472500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114 445,1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01204S2500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8 614,1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01204S2500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8 614,1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48 675,7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39 145,7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39 145,7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0120574020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0120574020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012057999У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012057999У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01207L5191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01207L5191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6 654,0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01208L5170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6 654,0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01208L5170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6 654,0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0120972102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0120972102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0120972103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0120972103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0120972104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0120972104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01209S2112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01209S2112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01209S2122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01209S2122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01209S2123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01209S2123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01209S2124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01209S2124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15 920,9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модельных муниципальных библиотек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012A154540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012A154540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Техническое оснащение региональных и муниципальных музеев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012A155900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3 542,3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012A155900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3 542,3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012A1П4540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7 378,6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012A1П4540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7 378,6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012A255194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012A255194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13 002,8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13 002,8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13 002,8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13 002,8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13 002,8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13 002,8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12 102,8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12 102,8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0140178221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0140178221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416 372,9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420 068,4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427 594,7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23 201,8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17 316,5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17 316,5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23 201,8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17 316,5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17 316,5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23 201,8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17 316,5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17 316,5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22 794,1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17 030,5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17 030,5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12 025,4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2 251,0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2 251,0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9 696,0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9 696,0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9 696,0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«Реализация мероприятий социального характера»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12 253,6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182 419,8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199 275,0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199 275,0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61 198,6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69 032,9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69 032,9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61 198,6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69 032,9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69 032,9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1 020,2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1 020,2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1 020,2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60 178,4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68 012,7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68 012,7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71 134,0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77 237,3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77 237,3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71 134,0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77 237,3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77 237,3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1 141,5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1 141,5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1 141,5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69 992,5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76 095,8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76 095,8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38 791,5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40 862,0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40 862,0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38 791,5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40 862,0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40 862,0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38 187,7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40 258,2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40 258,2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9 061,9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10 461,9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10 461,9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9 061,9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10 461,9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10 461,9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181,9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181,9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8 880,0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10 280,0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10 280,0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1 664,7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1 664,7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024080М000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171 974,9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179 197,9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186 724,2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171 974,9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179 197,9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186 724,2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0250177110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171 974,9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179 197,9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186 724,2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0250177110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2 579,6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2 688,0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2 800,8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0250177110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169 395,3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176 509,9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183 923,4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0260000000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0260100000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по обеспечению жильем молодых семей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02601L4970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02601L4970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266 438,5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262 860,6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262 860,6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«Управление муниципальным долгом»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657,6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Процентные платежи по муниципальному долгу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0310100070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657,6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Обслуживание государственного (муниципального) долга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0310100070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700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657,6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241 355,6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241 342,4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Процентные платежи по муниципальному долгу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0310200070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241 355,6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241 342,4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Обслуживание государственного (муниципального) долга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0310200070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700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241 355,6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241 342,4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24 438,5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20 860,6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20 860,6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347,1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347,1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347,1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7 692,9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7 407,9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7 407,9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7 692,9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7 407,9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7 407,9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7 692,9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7 407,9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7 407,9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«Поддержание технической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1 758,7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1 381,6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1 381,6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1 758,7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1 381,6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1 381,6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032050М000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1 758,7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1 381,6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1 381,6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6 875 664,1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6 923 396,1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6 187 101,7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3 182 227,2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2 833 058,9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2 394 408,4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1 659 415,0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1 606 084,3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1 588 168,2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1 227 071,0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1 500 867,7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1 500 867,7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1 227 071,0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1 500 867,7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1 500 867,7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431 878,3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105 216,6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87 300,5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396 938,9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76 877,2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73 394,2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34 939,4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28 339,4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13 906,3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04102ИД000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04102ИД000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64 644,1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57 265,2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0410305Д10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4 648,6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0410305Д10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4 648,6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0410307Д10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42 166,9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0410307Д10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42 166,9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041030Д000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17 828,6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14 598,3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15 098,3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041030Д000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17 828,6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14 598,3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15 098,3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72 785,0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0410406Д00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72 785,0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0410406Д00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72 785,0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42 104,0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«Ремонт тротуаров»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105 544,6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041050Д000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105 544,6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041050Д000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105 544,6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04108D9910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84 630,0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04108D9910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84 630,0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04108S9910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04108S9910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0411000000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041100Д000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041100Д000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2 675,0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0411700000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041170М000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041170М000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041F100000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276 393,3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041F150210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276 393,3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041F150210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276 393,3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908 784,5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1 125 430,4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746 300,0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041R153946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162 484,5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379 130,4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041R153946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162 484,5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379 130,4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041R1S7190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041R1S7190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041R1U7190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746 000,0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746 000,0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041R1U7190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251 398,4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041R1U7190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494 601,6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«Транспортное обслуживание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3 693 437,0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4 090 337,2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3 792 693,3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338 596,1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327 992,2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327 992,2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336 610,3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327 151,1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327 151,1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216 217,0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216 217,0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216 217,0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117 391,3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107 932,1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107 932,1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1 641,1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841,1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1 641,1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841,1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16 360,0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0420207050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16 360,0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0420207050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16 360,0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231 467,4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188 806,3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179 924,1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0420407160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0420407160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Обновление наземного общественного пассажирского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0420478170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175 411,4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188 806,3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179 924,1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0420478170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175 411,4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188 806,3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179 924,1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04204К6000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4 024,0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04204К6000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4 024,0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93 032,0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0420507230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0420507230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0420578910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0420578910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745 103,3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1 192 433,0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1 450 549,3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0420607210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65 640,0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0420607210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65 640,0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0420679340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679 463,3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1 120 433,0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1 378 549,3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0420679340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679 463,3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1 120 433,0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1 378 549,3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2 268 878,2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2 261 105,7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1 714 227,7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1 042 000,0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1 042 000,0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294 253,9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148 429,1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294 253,9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294 253,9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148 429,1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294 253,9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788 006,8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1 775 236,0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1 419 973,8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788 006,8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1 775 236,0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1 419 973,8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144 617,4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337 440,6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042R754015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144 617,4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337 440,6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505 530,0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481 989,7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490 596,6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385 949,5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366 989,7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375 596,6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239 976,4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247 844,0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248 361,0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112 115,7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146 956,6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147 473,6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112 115,7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146 956,6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147 473,6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24 056,4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24 056,4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98 528,5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100 887,4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100 887,4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82 647,9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87 766,0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87 766,0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15 880,6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13 121,4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13 121,4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5 275,8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5 275,8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54 200,3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54 412,8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54 412,8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51 099,6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51 312,8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51 312,8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42 203,0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42 203,0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42 203,0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8 810,8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9 024,0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9 024,0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0510207010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0510207010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0510207020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0510207020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05102К5030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05102К5030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86 012,5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59 767,1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59 876,8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05103040А0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3 063,7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05103040А0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1 713,7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05103040А0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Ликвидация несанкционированного складирования отходов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0510308140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17 837,6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17 183,1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17 183,1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0510308140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17 837,6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17 183,1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17 183,1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5 860,9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5 628,1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5 628,1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5 860,9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5 628,1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5 628,1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051030Э000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14 933,2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14 830,9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14 940,6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051030Э000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14 933,2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14 830,9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14 940,6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44 250,0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22 125,0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0510377130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44 250,0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22 125,0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4 965,8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12 946,0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4 965,8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12 946,0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4 965,8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12 946,0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3 343,3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05108Б0110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05108Б0110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05108Б0120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05108Б0120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«Содержание, ремонт и развитие инженерных сетей»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119 580,5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119 580,5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2 200,5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2 200,5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052010М000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377 850,6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116 824,6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116 824,6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103 986,7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44 519,6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0610178980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0610178980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061F200000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59 467,1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59 467,1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061F2П5550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59 467,1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115 404,6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273 863,9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534,8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534,8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534,8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273 329,1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программ формирования современной городской среды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062F255550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062F255550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062F255550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94 772,3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85 379,2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9 393,1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062F2П6000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062F2П6000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599 390,4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401 707,3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287 336,9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«Развитие жилищного хозяйства»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116 495,7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178 156,4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73 625,2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85 101,7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79 331,6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73 625,2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37 000,7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36 408,9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35 592,1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37 000,7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36 408,9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35 592,1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39 698,1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37 407,7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32 533,1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39 698,1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37 407,7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32 533,1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5 755,0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5 125,0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5 755,0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5 125,0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0710108180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0710108180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2 162,8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2 162,8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31 394,0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31 394,0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31 394,0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«Развитие коммунального хозяйства»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274 421,5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193 550,9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183 711,7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0720206000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0720206000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22 027,4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10 234,0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10 234,0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22 027,4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10 234,0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10 234,0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22 027,4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10 234,0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10 234,0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236 221,1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183 316,9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173 477,7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39 374,3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33 924,8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35 085,6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39 374,3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33 924,8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35 085,6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118 509,7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119 140,1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119 140,1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35 823,6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35 828,5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35 828,5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82 441,2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83 071,6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83 071,6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40 195,6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40 195,6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0720707030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3 914,4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4 016,8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4 016,8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0720707030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3 914,4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4 016,8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4 016,8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34 227,1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26 235,2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15 235,2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34 227,1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26 235,2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15 235,2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9E176A" w:rsidP="009E176A">
            <w:r>
              <w:t>Основное мероприятие «</w:t>
            </w:r>
            <w:r w:rsidR="00B526BE">
              <w:t>Выявление и оформление бесхозяйных объектов электро-, газо-, водоснабжения и водоотведения коммунальной (инженерной) инфраструктуры</w:t>
            </w:r>
            <w:r>
              <w:t>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0720972101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1 465,4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0720972101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1 465,4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07209S2111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07209S2111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07209S211А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07209S211А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07209S2121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07209S2121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072F500000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12 679,0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072F552430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12 621,5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072F552430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12 621,5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072F5П2430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072F5П2430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147 609,1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147 609,1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86 684,8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86 684,8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5 737,5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5 737,5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0730179410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0730179410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07301S9410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07301S9410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 «Снос аварийного жилищного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39 894,0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39 894,0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39 894,0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39 894,0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20 970,1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20 970,1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20 970,1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10 428,5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075010М000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10 541,6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3 150,7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2 519,9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2 519,9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2 473,9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082030М000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31 561,0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24 347,3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4 755,3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1 822,8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21 947,8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22 524,5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21 947,8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22 524,5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19 592,0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19 592,0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21 947,8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10 218,2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11 729,6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093010М000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14 433 057,3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12 566 358,0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11 416 535,6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«Развитие системы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4 623 101,6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4 107 450,0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4 103 238,3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4 196 046,0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3 773 749,9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3 769 538,2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1 594 235,9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1 466 006,4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1 461 794,7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1 594 235,9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1 466 006,4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1 461 794,7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1010176700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2 564 097,1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2 307 743,5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2 307 743,5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1010176700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2 564 097,1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2 307 743,5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2 307 743,5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37 713,0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37 713,0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1010276900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1010276900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17 765,2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1010377900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1010377900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315 934,9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88 874,3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4 177,9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4 177,9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38 605,7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38 605,7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4 155,0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4 155,0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2 935,7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101P200000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101P2К6000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101P2К6000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737 729,2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592 238,6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592 235,8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664 209,0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491 888,6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491 885,8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532 150,9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479 131,1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479 128,3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532 150,9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479 131,1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479 128,3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14 263,5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12 757,5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12 757,5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11 619,1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10 137,1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10 137,1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2 637,2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2 613,2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2 613,2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84 919,7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2 860,7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82 059,0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26 483,0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25 472,2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6 391,9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6 176,5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73 170,2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22 920,2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22 920,2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1020378890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1020378890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1020379994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1020379994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«Развитие системы общего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7 944 204,1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6 697 079,3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6 674 171,5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6 162 696,3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5 941 813,5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5 941 195,2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832 337,2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856 338,6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855 720,3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832 337,2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856 338,6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855 720,3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1 413,0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4 949 724,6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4 802 177,5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4 802 177,5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37 588,6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34 033,6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34 033,6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891,1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891,1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891,1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4 911 244,9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4 767 252,8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4 767 252,8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97 712,7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97 362,7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10301R3030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281 508,8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282 806,8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282 806,8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10301R3030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3 973,0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3 973,0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3 973,0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10301R3030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277 535,8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278 833,8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278 833,8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662 290,7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592 517,9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586 833,3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1030205040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78 853,4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1030205040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78 853,4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1030205050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5 349,9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1030205050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5 349,9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1030205060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2 800,8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1030205060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2 800,8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1030207080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15 831,0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30 687,3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30 687,3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1030207080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1030207080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15 769,8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30 626,1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30 626,1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1030277200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112 634,6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113 023,0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113 023,0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1030277200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1030277200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112 532,6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112 921,0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112 921,0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10302L3040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446 821,0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448 807,6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443 123,0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10302L3040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446 821,0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448 807,6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443 123,0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35 473,2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29 076,1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29 076,1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1030307090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35 473,2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29 076,1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29 076,1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1030307090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35 473,2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29 076,1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29 076,1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1030476900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1030476900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1 447,2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932 057,8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65 330,1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65 330,1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143 324,8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142 274,8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1030678830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1030678830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1030678950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1030678950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1030679890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1030679890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280 600,0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1030679890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29 400,0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3 288,0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3 288,0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10306L7500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236 155,4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10306L7500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208 060,6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10306L7500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28 094,8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2 408,8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2 408,8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10306S2Г05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1 693,5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10306S2Г05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1 693,5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10306W7500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19 357,2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10306W7500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19 357,2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1 787,8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1 787,8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1 787,8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1030877160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1030877160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1 770,1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1030877300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1030877300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1030900000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5 169,2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103090М000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5 169,2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103090М000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103090М000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5 108,0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1 478,5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1 478,5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10310Б0220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10310Б0220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10310Б0310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10310Б0310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10310Б0320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66 203,4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52 342,2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40 292,2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103E151720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11 752,4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23 592,9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103E151720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11 752,4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23 592,9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103E1U1131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103E1U1131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103E1U1137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3 367,8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103E1U1137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3 367,8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3 102,9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103E1U1291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2 320,1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4 400,3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103E1U1291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2 320,1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4 400,3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103E1U1297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12 901,8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20 686,1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31 029,3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103E1U1297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12 901,8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20 686,1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31 029,3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103E1П1000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35 301,3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103E1П1000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35 301,3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103E250980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103E250980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103E251710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103E251710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5 764,6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3 027,6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103E452130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2 737,0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103E452130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2 737,0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103E4U1330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3 027,6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3 027,6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103E4U1330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103E4U1330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103EВ00000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71 129,0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70 512,1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70 512,1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103EВ51790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71 129,0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70 512,1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70 512,1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103EВ51790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103EВ51790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70 848,9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70 232,0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70 232,0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1 078 668,9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1 122 700,1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1 078 668,9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1 122 700,1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104E153050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440 905,3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544 060,2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104E153050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440 905,3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544 060,2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новых мест в общеобразовательных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104E155200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355 618,1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556 404,8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104E155200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355 618,1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556 404,8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104E155201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22 328,7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104E155201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22 328,7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104E1Л5201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180 659,0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104E1Л5201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180 659,0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104E1П3050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75 588,1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22 235,1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104E1П3050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75 588,1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22 235,1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104E1П5200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1 591,1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104E1П5200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1 591,1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49 353,5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46 890,0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46 890,0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8 825,9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14 652,5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14 652,5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8 825,9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14 652,5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14 652,5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7 525,9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10 287,4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10 287,4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1 296,0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4 296,3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4 296,3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68,8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68,8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39 143,8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31 237,5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31 237,5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39 143,8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31 237,5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31 237,5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32 612,2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26 723,2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26 723,2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4 498,8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4 498,8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4 498,8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2 017,3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105040М000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116 923,8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111 900,0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1130107150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1130107150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5 023,8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5 023,8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1140106000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3 978,3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1140106000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3 978,3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1 045,5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114010М000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1 045,5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634 746,9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386 301,7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386 301,7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138 086,2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123 723,0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123 723,0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340,3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4 390,0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4 390,0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4 390,0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4 390,0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4 390,0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4 390,0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123 464,4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116 536,2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116 536,2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122 321,1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115 392,9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115 392,9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122 321,1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115 392,9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115 392,9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121040501К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121040501К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943,3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943,3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9 802,6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2 067,6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2 067,6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1210505010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9 802,6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2 067,6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2 067,6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1210505010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9 802,6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2 067,6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2 067,6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388,9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164,4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164,4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224,5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121060501К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224,5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279 018,9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262 578,7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262 578,7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93 392,8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84 679,9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84 679,9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8 712,9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7 926,5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2 920,6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2 770,6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2 770,6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2 920,6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2 770,6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2 770,6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2 920,6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2 770,6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2 770,6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663,4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663,4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423,4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181 802,1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257 904,7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257 904,7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161 192,4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229 511,7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229 511,7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161 192,4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229 511,7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229 511,7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190,6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20 569,5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28 202,4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28 202,4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19 205,5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26 052,0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26 052,0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1220605030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1 364,0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2 150,4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2 150,4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217 641,8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9 186,6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9 186,6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9 186,6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34 936,0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5 336,0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5 336,0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12302L4260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12302L4260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160 112,0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160 112,0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160 112,0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4 209,4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3 759,4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3 759,4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1230479907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1230479907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9 197,8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4 597,8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4 597,8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1230578970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1230578970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4 074,0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3 231,6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3 214,0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«Специальная оценка условий труда»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705,8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705,8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0,8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0,8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705,0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246,6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246,6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189,8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«Организация прохождения медицинских осмотров»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1 417,1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1 402,4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1 349,4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1 417,1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1 402,4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1 349,4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355,4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355,4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1 048,0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994,0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1 048,0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994,0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1 328,0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825,2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1 328,0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825,2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514,2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514,2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514,2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514,2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1340105Д30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1340105Д30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311,0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311,0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«Обеспечение выполнения требований охраны труда»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семинаров»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«Проведение смотров-конкурсов»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1350200000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135020М000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135020М000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10 341,6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7 833,8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7 833,8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6 007,8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6 007,8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4 212,9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4 212,9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1 794,9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1 794,9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732,0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6 601,8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6 601,8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6 601,8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6 601,8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6 601,8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6 601,8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97,5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143010М000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3 504,3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6 504,3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6 504,3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2 450,2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450,2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984F97">
            <w:r>
              <w:lastRenderedPageBreak/>
              <w:t>Основное мероприятие «</w:t>
            </w:r>
            <w:r w:rsidR="00984F97">
              <w:t xml:space="preserve">Создание и </w:t>
            </w:r>
            <w:r>
              <w:t>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1510600000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1520307110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1520307110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Ведомственные целевые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6 149 219,1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228 855,2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328 644,1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202000М000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202000М000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203000М000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203000М000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14 957,3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204000М000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204000М000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205000М000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205000М000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2060000000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206000М000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206000М000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98 209,5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92 115,2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92 115,2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95 325,5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89 916,2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89 916,2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75 015,0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78 050,1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78 050,1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19 960,9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11 516,7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11 516,7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349,4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2070008160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2070008160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2070008240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2070008240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199,0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207000М000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199,0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2080000000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1 036,0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1 036,0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724,0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20A0000000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22 524,9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102 895,5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20A000М000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20A000М000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Проведение комплексных кадастровых работ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20A00L5110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16 824,9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99 895,5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20A00L5110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16 824,9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99 895,5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20Б0000000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3 649,3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20Б000М000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3 649,3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20Б000М000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3 649,3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20В0000000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6 146,7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20В000М000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20В000М000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6 040,1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20В00L2990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20В00L2990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474 357,5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20ГF300000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474 357,5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464 520,7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407 695,1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56 825,6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9 836,8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8 337,1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20ГF367484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1 499,7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20Д0000000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20Д000М000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20Д000М000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20И0000000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20И000М000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20И000М000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20Л0000000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69 994,7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20Л0006000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14 079,8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20Л0006000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14 079,8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20Л0007060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55 914,9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20Л0007060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55 914,9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5 319 527,2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5 319 527,2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3 947 617,8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3 687 389,4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260 228,4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1 367 709,4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1 131 787,3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235 922,1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20ПF36748S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20ПF36748S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20Ч0000000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101 609,7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20Ч0006000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7 162,2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20Ч0006000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7 162,2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20Ч000М000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14 447,5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20Ч000М000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14 447,5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20Ч0079350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20Ч0079350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Выполнение функций органами местного самоуправления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2 002 551,9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2 016 599,1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2 016 603,0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деятельности представительного органа власти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154 988,8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154 988,8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154 988,8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3010001020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18 857,0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3010001020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18 857,0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136 131,8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136 131,8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136 131,8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114 089,8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114 164,8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114 164,8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21 897,0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21 897,0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21 897,0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58 854,2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58 554,2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58 554,2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3020001030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10 780,8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10 780,8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10 780,8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3020001030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10 780,8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10 780,8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10 780,8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3020002020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48 073,4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47 773,4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47 773,4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3020002020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45 665,2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45 665,2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45 665,2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3020002020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2 108,2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2 108,2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Обеспечение деятельности органов исполнительной власти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1 091 542,4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1 106 723,2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1 106 723,2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8 512,4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8 512,3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8 512,3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8 512,3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8 512,3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8 512,3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1 012 049,0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1 027 229,9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1 027 229,9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938 765,7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963 486,5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963 486,5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68 538,5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60 063,1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60 063,1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280,3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4 464,5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3 680,3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3 680,3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7 417,9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7 417,9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2 878,6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2 878,6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2 878,6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2 878,6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179,0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5 533,4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3040004090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5 533,4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2 819,1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2 819,1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2 819,1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2 396,0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2 396,0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2 396,0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423,1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3040076510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3 288,9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3 288,9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3 288,9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3040076510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2 824,8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2 824,8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3040076510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464,1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464,1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3040076600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12 216,0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12 216,0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12 216,0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3040076600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10 463,6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10 463,6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3040076600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1 752,4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1 752,4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1 752,4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5 638,2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5 638,2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5 138,2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5 438,2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5 438,2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3040077Б00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31 009,9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31 009,9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31 009,9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3040077Б00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22 837,7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22 837,7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22 837,7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3040077Б00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8 172,2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8 172,2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8 172,2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функций территориальных органов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697 166,5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696 332,9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696 336,8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643 073,7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642 765,4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642 622,9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612 015,2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612 446,4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612 303,9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29 938,7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30 209,0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30 209,0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631,3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488,5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110,0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3050004050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1 870,4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1 907,0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1 933,0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3050004050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1 727,8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1 764,4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1 790,4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3050004050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142,6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142,6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3050004070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3 138,1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3 254,6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3050004070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2 923,7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3 057,6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3 153,0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3050004070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80,5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101,6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3050051200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3050051200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37 117,9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37 117,9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37 117,9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29 181,6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29 191,6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29 191,6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7 936,3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7 926,3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7 926,3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3050077800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10 468,5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10 468,5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3050077800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7 302,8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7 302,8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7 302,8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3050077800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3 165,7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3 165,7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3 165,7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3050077И00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904,2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585,3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585,3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3050077И00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904,2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585,3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585,3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Непрограммные мероприятия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1 196 013,3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1 138 369,9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1 202 922,1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Резервные фонды местных администраций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3110000100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3110000100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23 625,1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3110000100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6 374,9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405 506,9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384 930,7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384 982,5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368 046,3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350 749,5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350 752,6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332 662,4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317 237,5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317 237,5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35 202,7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33 451,8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33 451,8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106,7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63,3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30 236,0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26 956,6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27 005,3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23 413,8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23 413,8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23 413,8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6 687,0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3 542,8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3 591,5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135,2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7 224,6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7 224,6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7 224,6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6 983,1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6 983,1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6 983,1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3120077300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241,5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Другие непрограммные мероприятия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760 506,4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603 439,2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667 939,6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выборов и референдумов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3130003000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2 962,0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3130003000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2 962,0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24 471,1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25 307,8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26 333,2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24 471,1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25 307,8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26 333,2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64 128,8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64 512,1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64 529,7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44 899,4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45 555,4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45 555,4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16 699,1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17 949,2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17 967,2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590,7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1 939,6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1 007,1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35 171,0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37 090,0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38 466,4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31 955,5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32 220,5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32 220,5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2 947,6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4 866,6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6 243,0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49 771,9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49 771,9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Договоры пожизненного содержания с иждивением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767,9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Мероприятия по обеспечению мобилизационной готовности экономики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1 988,5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1 294,0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1 988,5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1 294,0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19 304,3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19 304,3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6 550,0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5 184,0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32 220,9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27 220,9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2 500,0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3130008270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3130008270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1 505,0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740,0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1 969,4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1 568,4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1 568,4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1 969,4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1 568,4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1 568,4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Снос самовольных построек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2 290,0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2 290,0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Оформление бесхозяйных объектов коммунальной инфраструктуры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Средства, зарезервированные на реализацию инициативных проектов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3130008390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287,1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3130008410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3130079130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150 151,0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3130079130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150 151,0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313007999Ж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36 608,5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313007999Ж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36 608,5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327 353,9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437 543,0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6 907,0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3 009,4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317 437,5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437 543,0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500 000,0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B526BE" w:rsidRDefault="00B526BE" w:rsidP="00212AD4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31300Ш0000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26BE" w:rsidRDefault="00B526BE" w:rsidP="00212AD4">
            <w:r>
              <w:t>Иные бюджетные ассигнования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31300Ш0000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center"/>
            </w:pPr>
            <w:r>
              <w:t>800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40,0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 </w:t>
            </w:r>
          </w:p>
        </w:tc>
      </w:tr>
      <w:tr w:rsidR="00B526BE" w:rsidTr="00B526BE">
        <w:trPr>
          <w:cantSplit/>
        </w:trPr>
        <w:tc>
          <w:tcPr>
            <w:tcW w:w="6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r>
              <w:t>ВСЕГО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r>
              <w:t> 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r>
              <w:t> 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B526BE">
            <w:pPr>
              <w:jc w:val="right"/>
            </w:pPr>
            <w:r>
              <w:t>35 093 378,1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26 014 630,4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pPr>
              <w:jc w:val="right"/>
            </w:pPr>
            <w:r>
              <w:t>24 171 423,0</w:t>
            </w:r>
          </w:p>
        </w:tc>
      </w:tr>
      <w:tr w:rsidR="00B526BE" w:rsidTr="00B526BE">
        <w:trPr>
          <w:cantSplit/>
        </w:trPr>
        <w:tc>
          <w:tcPr>
            <w:tcW w:w="6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>
            <w:r>
              <w:t xml:space="preserve">  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6BE" w:rsidRDefault="00B526BE" w:rsidP="00212AD4"/>
        </w:tc>
      </w:tr>
    </w:tbl>
    <w:p w:rsidR="00E2598B" w:rsidRPr="00B526BE" w:rsidRDefault="00E2598B" w:rsidP="00B526BE"/>
    <w:sectPr w:rsidR="00E2598B" w:rsidRPr="00B526BE" w:rsidSect="00B526BE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D41" w:rsidRDefault="00215D41" w:rsidP="00B526BE">
      <w:r>
        <w:separator/>
      </w:r>
    </w:p>
  </w:endnote>
  <w:endnote w:type="continuationSeparator" w:id="1">
    <w:p w:rsidR="00215D41" w:rsidRDefault="00215D41" w:rsidP="00B52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D41" w:rsidRDefault="00215D41" w:rsidP="00B526BE">
      <w:r>
        <w:separator/>
      </w:r>
    </w:p>
  </w:footnote>
  <w:footnote w:type="continuationSeparator" w:id="1">
    <w:p w:rsidR="00215D41" w:rsidRDefault="00215D41" w:rsidP="00B52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BE" w:rsidRDefault="00FB2504" w:rsidP="0093636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526B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526BE" w:rsidRDefault="00B526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BE" w:rsidRDefault="00FB2504" w:rsidP="0093636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526B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060F5">
      <w:rPr>
        <w:rStyle w:val="a9"/>
        <w:noProof/>
      </w:rPr>
      <w:t>2</w:t>
    </w:r>
    <w:r>
      <w:rPr>
        <w:rStyle w:val="a9"/>
      </w:rPr>
      <w:fldChar w:fldCharType="end"/>
    </w:r>
  </w:p>
  <w:p w:rsidR="00B526BE" w:rsidRDefault="00B526B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B526BE"/>
    <w:rsid w:val="00196249"/>
    <w:rsid w:val="00215D41"/>
    <w:rsid w:val="002C3F39"/>
    <w:rsid w:val="0055429F"/>
    <w:rsid w:val="0058721E"/>
    <w:rsid w:val="005C2E07"/>
    <w:rsid w:val="006808C6"/>
    <w:rsid w:val="007240FB"/>
    <w:rsid w:val="008107FA"/>
    <w:rsid w:val="00984F97"/>
    <w:rsid w:val="009E176A"/>
    <w:rsid w:val="00A24CAF"/>
    <w:rsid w:val="00B060F5"/>
    <w:rsid w:val="00B526BE"/>
    <w:rsid w:val="00B547DB"/>
    <w:rsid w:val="00B912FD"/>
    <w:rsid w:val="00E2598B"/>
    <w:rsid w:val="00F6400A"/>
    <w:rsid w:val="00FB2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6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526BE"/>
    <w:rPr>
      <w:color w:val="800080"/>
      <w:u w:val="single"/>
    </w:rPr>
  </w:style>
  <w:style w:type="paragraph" w:customStyle="1" w:styleId="xl63">
    <w:name w:val="xl63"/>
    <w:basedOn w:val="a"/>
    <w:rsid w:val="00B526B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B526B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B526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B526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B526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B526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B526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B526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B526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B526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B526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B526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B526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B526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B526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B526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B526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B526BE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B526B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B526B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B526B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B526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B526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B526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B526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B526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B526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B526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B526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B526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B526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B526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B526BE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526BE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526BE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B526BE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526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26BE"/>
  </w:style>
  <w:style w:type="paragraph" w:styleId="a7">
    <w:name w:val="footer"/>
    <w:basedOn w:val="a"/>
    <w:link w:val="a8"/>
    <w:uiPriority w:val="99"/>
    <w:semiHidden/>
    <w:unhideWhenUsed/>
    <w:rsid w:val="00B526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526BE"/>
  </w:style>
  <w:style w:type="character" w:styleId="a9">
    <w:name w:val="page number"/>
    <w:basedOn w:val="a0"/>
    <w:uiPriority w:val="99"/>
    <w:semiHidden/>
    <w:unhideWhenUsed/>
    <w:rsid w:val="00B526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VEC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79</Pages>
  <Words>22311</Words>
  <Characters>127174</Characters>
  <Application>Microsoft Office Word</Application>
  <DocSecurity>0</DocSecurity>
  <Lines>1059</Lines>
  <Paragraphs>298</Paragraphs>
  <ScaleCrop>false</ScaleCrop>
  <Company/>
  <LinksUpToDate>false</LinksUpToDate>
  <CharactersWithSpaces>149187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3</cp:revision>
  <dcterms:created xsi:type="dcterms:W3CDTF">2023-08-11T10:53:00Z</dcterms:created>
  <dcterms:modified xsi:type="dcterms:W3CDTF">2023-08-11T10:56:00Z</dcterms:modified>
</cp:coreProperties>
</file>